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42A4" w14:textId="6479E81B" w:rsidR="00535962" w:rsidRPr="00F7167E" w:rsidRDefault="00452E5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A80A71" wp14:editId="33CA4BFF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EB0C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4FA80A7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s/t7MuAAAAAKAQAADwAAAAAAAAAAAAAAAAAwBAAAZHJzL2Rvd25yZXYueG1sUEsFBgAAAAAEAAQA&#10;8wAAAD0FAAAAAA==&#10;" filled="f" stroked="f">
                <v:textbox inset="0,0,0,0">
                  <w:txbxContent>
                    <w:p w14:paraId="5BBEB0C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82348" wp14:editId="2710E72D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78DCBB2" w14:textId="022AAD2A" w:rsidR="00BC61BD" w:rsidRPr="00BC61BD" w:rsidRDefault="00290C8D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90C8D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41C933" wp14:editId="08D07210">
                                      <wp:extent cx="676275" cy="771525"/>
                                      <wp:effectExtent l="0" t="0" r="9525" b="9525"/>
                                      <wp:docPr id="19" name="Imagen 19" descr="Interfaz de usuario gráfica&#10;&#10;Descripción generada automáticamente con confianza media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771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0982348" id="Text Box 2" o:spid="_x0000_s1027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OT0SQ/eAAAACg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78DCBB2" w14:textId="022AAD2A" w:rsidR="00BC61BD" w:rsidRPr="00BC61BD" w:rsidRDefault="00290C8D">
                          <w:pPr>
                            <w:rPr>
                              <w:lang w:val="en-US"/>
                            </w:rPr>
                          </w:pPr>
                          <w:r w:rsidRPr="00290C8D">
                            <w:rPr>
                              <w:noProof/>
                            </w:rPr>
                            <w:drawing>
                              <wp:inline distT="0" distB="0" distL="0" distR="0" wp14:anchorId="3A41C933" wp14:editId="08D07210">
                                <wp:extent cx="676275" cy="771525"/>
                                <wp:effectExtent l="0" t="0" r="9525" b="9525"/>
                                <wp:docPr id="19" name="Imagen 19" descr="Interfaz de usuario gráfica&#10;&#10;Descripción generada automáticamente con confianza media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1BA7F" wp14:editId="18EC77F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294C4B" w14:textId="77777777" w:rsidR="00535962" w:rsidRPr="00535962" w:rsidRDefault="00452E5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C268A3" wp14:editId="37351A5E">
                <wp:simplePos x="0" y="0"/>
                <wp:positionH relativeFrom="column">
                  <wp:posOffset>4437380</wp:posOffset>
                </wp:positionH>
                <wp:positionV relativeFrom="paragraph">
                  <wp:posOffset>139700</wp:posOffset>
                </wp:positionV>
                <wp:extent cx="1929130" cy="40132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726DE" w14:textId="4E04ED5A" w:rsidR="0026335F" w:rsidRPr="0026335F" w:rsidRDefault="005C5D6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6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67BC0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2C268A3" id="Text Box 12" o:spid="_x0000_s1028" type="#_x0000_t202" style="position:absolute;margin-left:349.4pt;margin-top:11pt;width:151.9pt;height:3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" filled="f" stroked="f">
                <v:textbox>
                  <w:txbxContent>
                    <w:p w14:paraId="747726DE" w14:textId="4E04ED5A" w:rsidR="0026335F" w:rsidRPr="0026335F" w:rsidRDefault="004A45E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6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67BC0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60B45C" w14:textId="59C928B8" w:rsidR="00535962" w:rsidRDefault="00E24C6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86C57D" wp14:editId="4F3E8DEC">
                <wp:simplePos x="0" y="0"/>
                <wp:positionH relativeFrom="column">
                  <wp:posOffset>1187450</wp:posOffset>
                </wp:positionH>
                <wp:positionV relativeFrom="paragraph">
                  <wp:posOffset>27940</wp:posOffset>
                </wp:positionV>
                <wp:extent cx="3171825" cy="381000"/>
                <wp:effectExtent l="0" t="0" r="952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3CB91" w14:textId="77777777" w:rsidR="002E1412" w:rsidRPr="00E24C64" w:rsidRDefault="005C5D63" w:rsidP="00A72F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D3F01" w:rsidRPr="00E24C64">
                                  <w:rPr>
                                    <w:rStyle w:val="Style6"/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  <w:t xml:space="preserve">Seguro Nacional de Salud, </w:t>
                                </w:r>
                                <w:proofErr w:type="spellStart"/>
                                <w:r w:rsidR="001D3F01" w:rsidRPr="00E24C64">
                                  <w:rPr>
                                    <w:rStyle w:val="Style6"/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  <w:t>SeNaSa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086C57D" id="Text Box 16" o:spid="_x0000_s1029" type="#_x0000_t202" style="position:absolute;margin-left:93.5pt;margin-top:2.2pt;width:249.7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" stroked="f">
                <v:textbox>
                  <w:txbxContent>
                    <w:p w14:paraId="1943CB91" w14:textId="77777777" w:rsidR="002E1412" w:rsidRPr="00E24C64" w:rsidRDefault="004A45EC" w:rsidP="00A72F42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Theme="minorHAnsi" w:hAnsiTheme="minorHAnsi" w:cstheme="minorHAnsi"/>
                            <w:sz w:val="36"/>
                            <w:szCs w:val="3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 xml:space="preserve">Seguro Nacional de Salud, </w:t>
                          </w:r>
                          <w:proofErr w:type="spellStart"/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>SeNaSa</w:t>
                          </w:r>
                          <w:proofErr w:type="spellEnd"/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52E55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416A3C" wp14:editId="3296963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FB4F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B416A3C" id="Text Box 13" o:spid="_x0000_s1030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CBa/k4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17AFB4F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FF4027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F0F6F4B" w14:textId="77777777" w:rsidR="00A640BD" w:rsidRPr="00C66D08" w:rsidRDefault="00452E5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5EA3D6" wp14:editId="3FC037F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4D8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E5EA3D6" id="Text Box 18" o:spid="_x0000_s1031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6CDC4D8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0952806" w14:textId="2FB8FEBA" w:rsidR="00E82502" w:rsidRPr="00414117" w:rsidRDefault="00452E55" w:rsidP="00414117">
      <w:pPr>
        <w:tabs>
          <w:tab w:val="left" w:pos="6267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2EBAF1" wp14:editId="37C697B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4246F8" w14:textId="72FCE3E6" w:rsidR="002E1412" w:rsidRPr="002E1412" w:rsidRDefault="005C5D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8"/>
                                      <w:smallCaps/>
                                    </w:rPr>
                                    <w:alias w:val="Departamento ó unidad funcional"/>
                                    <w:tag w:val="Nombre de la Institución"/>
                                    <w:id w:val="509883107"/>
                                  </w:sdtPr>
                                  <w:sdtEndPr>
                                    <w:rPr>
                                      <w:rStyle w:val="Style8"/>
                                    </w:rPr>
                                  </w:sdtEndPr>
                                  <w:sdtContent>
                                    <w:proofErr w:type="spellStart"/>
                                    <w:r w:rsidR="0084098C">
                                      <w:rPr>
                                        <w:rStyle w:val="Style8"/>
                                        <w:smallCaps/>
                                      </w:rPr>
                                      <w:t>comite</w:t>
                                    </w:r>
                                    <w:proofErr w:type="spellEnd"/>
                                    <w:r w:rsidR="0084098C">
                                      <w:rPr>
                                        <w:rStyle w:val="Style8"/>
                                        <w:smallCaps/>
                                      </w:rPr>
                                      <w:t xml:space="preserve"> de</w:t>
                                    </w:r>
                                    <w:r w:rsidR="0003152D">
                                      <w:rPr>
                                        <w:rStyle w:val="Style8"/>
                                        <w:smallCaps/>
                                      </w:rPr>
                                      <w:t xml:space="preserve"> compras y contrataciones públicas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C2EBAF1" id="Text Box 17" o:spid="_x0000_s1032" type="#_x0000_t202" style="position:absolute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94246F8" w14:textId="72FCE3E6" w:rsidR="002E1412" w:rsidRPr="002E1412" w:rsidRDefault="004A45E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8"/>
                                <w:smallCaps/>
                              </w:rPr>
                              <w:alias w:val="Departamento ó unidad funcional"/>
                              <w:tag w:val="Nombre de la Institución"/>
                              <w:id w:val="509883107"/>
                            </w:sdtPr>
                            <w:sdtEndPr>
                              <w:rPr>
                                <w:rStyle w:val="Style8"/>
                              </w:rPr>
                            </w:sdtEndPr>
                            <w:sdtContent>
                              <w:proofErr w:type="spellStart"/>
                              <w:r w:rsidR="0084098C">
                                <w:rPr>
                                  <w:rStyle w:val="Style8"/>
                                  <w:smallCaps/>
                                </w:rPr>
                                <w:t>comite</w:t>
                              </w:r>
                              <w:proofErr w:type="spellEnd"/>
                              <w:r w:rsidR="0084098C">
                                <w:rPr>
                                  <w:rStyle w:val="Style8"/>
                                  <w:smallCaps/>
                                </w:rPr>
                                <w:t xml:space="preserve"> de</w:t>
                              </w:r>
                              <w:r w:rsidR="0003152D">
                                <w:rPr>
                                  <w:rStyle w:val="Style8"/>
                                  <w:smallCaps/>
                                </w:rPr>
                                <w:t xml:space="preserve"> compras y contrataciones públicas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B56A81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937DCC" w14:textId="77777777" w:rsidTr="00E82502">
        <w:trPr>
          <w:cantSplit/>
          <w:trHeight w:val="440"/>
        </w:trPr>
        <w:tc>
          <w:tcPr>
            <w:tcW w:w="9252" w:type="dxa"/>
          </w:tcPr>
          <w:p w14:paraId="02C38A0B" w14:textId="4353CC9F" w:rsidR="00E82502" w:rsidRPr="00383FF7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126105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 xml:space="preserve"> </w:t>
            </w:r>
          </w:p>
        </w:tc>
      </w:tr>
      <w:tr w:rsidR="00E82502" w:rsidRPr="00E82502" w14:paraId="3496BD7E" w14:textId="77777777" w:rsidTr="00E82502">
        <w:trPr>
          <w:cantSplit/>
          <w:trHeight w:val="440"/>
        </w:trPr>
        <w:tc>
          <w:tcPr>
            <w:tcW w:w="9252" w:type="dxa"/>
          </w:tcPr>
          <w:p w14:paraId="0F4DBEA0" w14:textId="57A2B4D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E82502" w:rsidRPr="00E82502" w14:paraId="40F4DC5B" w14:textId="77777777" w:rsidTr="00E82502">
        <w:trPr>
          <w:cantSplit/>
          <w:trHeight w:val="440"/>
        </w:trPr>
        <w:tc>
          <w:tcPr>
            <w:tcW w:w="9252" w:type="dxa"/>
          </w:tcPr>
          <w:p w14:paraId="15F05B8D" w14:textId="00DDCD80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4CCEF222" w14:textId="77777777" w:rsidTr="00E82502">
        <w:trPr>
          <w:cantSplit/>
          <w:trHeight w:val="440"/>
        </w:trPr>
        <w:tc>
          <w:tcPr>
            <w:tcW w:w="9252" w:type="dxa"/>
          </w:tcPr>
          <w:p w14:paraId="0CB66860" w14:textId="582163E4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="00126105">
              <w:rPr>
                <w:spacing w:val="-2"/>
                <w:sz w:val="22"/>
                <w:szCs w:val="22"/>
                <w:lang w:val="es-DO"/>
              </w:rPr>
              <w:t>:</w:t>
            </w:r>
          </w:p>
        </w:tc>
      </w:tr>
      <w:tr w:rsidR="00E82502" w:rsidRPr="00E82502" w14:paraId="3E2CC6AC" w14:textId="77777777" w:rsidTr="00E82502">
        <w:trPr>
          <w:cantSplit/>
          <w:trHeight w:val="440"/>
        </w:trPr>
        <w:tc>
          <w:tcPr>
            <w:tcW w:w="9252" w:type="dxa"/>
          </w:tcPr>
          <w:p w14:paraId="3A2BD23A" w14:textId="14020B1B" w:rsidR="00E82502" w:rsidRPr="00DE3ED7" w:rsidRDefault="00A641A7" w:rsidP="00DE3ED7">
            <w:pPr>
              <w:spacing w:before="240"/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AD785A8" w14:textId="77777777" w:rsidTr="00E82502">
        <w:trPr>
          <w:cantSplit/>
          <w:trHeight w:val="440"/>
        </w:trPr>
        <w:tc>
          <w:tcPr>
            <w:tcW w:w="9252" w:type="dxa"/>
          </w:tcPr>
          <w:p w14:paraId="56CE98E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8CAE5A1" w14:textId="2D70D19E" w:rsidR="00E82502" w:rsidRPr="00E82502" w:rsidRDefault="00E82502" w:rsidP="00587E1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</w:r>
          </w:p>
          <w:p w14:paraId="45A60540" w14:textId="5C2666D3" w:rsidR="00DE3ED7" w:rsidRPr="003A5683" w:rsidRDefault="00E82502" w:rsidP="003A5683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</w:p>
          <w:p w14:paraId="7CB0847C" w14:textId="484390FB" w:rsidR="00E82502" w:rsidRPr="00E82502" w:rsidRDefault="00E82502" w:rsidP="003A5683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3A5683">
              <w:rPr>
                <w:sz w:val="22"/>
                <w:szCs w:val="22"/>
              </w:rPr>
              <w:t xml:space="preserve">Dirección de correo electrónico: </w:t>
            </w:r>
          </w:p>
        </w:tc>
      </w:tr>
    </w:tbl>
    <w:p w14:paraId="592F3434" w14:textId="77777777" w:rsidR="00EE1E7B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11304F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4925397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70D776BB" w14:textId="79FA5CE7" w:rsidR="00DE3ED7" w:rsidRDefault="00DE3ED7" w:rsidP="00DE3ED7">
      <w:pPr>
        <w:spacing w:before="240" w:after="0" w:line="240" w:lineRule="auto"/>
        <w:ind w:right="-45"/>
        <w:jc w:val="center"/>
        <w:rPr>
          <w:b/>
          <w:sz w:val="22"/>
          <w:szCs w:val="22"/>
          <w:lang w:val="es-DO"/>
        </w:rPr>
      </w:pPr>
      <w:r>
        <w:rPr>
          <w:b/>
          <w:sz w:val="22"/>
          <w:szCs w:val="22"/>
          <w:lang w:val="es-DO"/>
        </w:rPr>
        <w:t>Firma y sello</w:t>
      </w:r>
    </w:p>
    <w:p w14:paraId="3DBC9A43" w14:textId="631DCF56" w:rsidR="003A5683" w:rsidRPr="003A5683" w:rsidRDefault="003A5683" w:rsidP="00DE3ED7">
      <w:pPr>
        <w:spacing w:before="240" w:after="0" w:line="240" w:lineRule="auto"/>
        <w:ind w:right="-45"/>
        <w:jc w:val="center"/>
        <w:rPr>
          <w:bCs/>
          <w:sz w:val="22"/>
          <w:szCs w:val="22"/>
          <w:lang w:val="es-DO"/>
        </w:rPr>
      </w:pPr>
    </w:p>
    <w:sectPr w:rsidR="003A5683" w:rsidRPr="003A5683" w:rsidSect="001466B0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8576C" w14:textId="77777777" w:rsidR="005C5D63" w:rsidRDefault="005C5D63" w:rsidP="001007E7">
      <w:pPr>
        <w:spacing w:after="0" w:line="240" w:lineRule="auto"/>
      </w:pPr>
      <w:r>
        <w:separator/>
      </w:r>
    </w:p>
  </w:endnote>
  <w:endnote w:type="continuationSeparator" w:id="0">
    <w:p w14:paraId="1DE746E9" w14:textId="77777777" w:rsidR="005C5D63" w:rsidRDefault="005C5D6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37396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6A67F5E0" wp14:editId="3150897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B55936" wp14:editId="3D2C70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0" t="0" r="11430" b="571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0B47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898B358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9B559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" filled="f" stroked="f">
              <v:textbox inset="0,0,0,0">
                <w:txbxContent>
                  <w:p w14:paraId="6480B47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898B358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E17FD3" wp14:editId="21F1C26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0" t="0" r="6350" b="146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4942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6CE17FD3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" filled="f" stroked="f">
              <v:textbox inset="0,0,0,0">
                <w:txbxContent>
                  <w:p w14:paraId="0614942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3A5FC1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C4B37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26473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8687B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111013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96C4" w14:textId="77777777" w:rsidR="005C5D63" w:rsidRDefault="005C5D63" w:rsidP="001007E7">
      <w:pPr>
        <w:spacing w:after="0" w:line="240" w:lineRule="auto"/>
      </w:pPr>
      <w:r>
        <w:separator/>
      </w:r>
    </w:p>
  </w:footnote>
  <w:footnote w:type="continuationSeparator" w:id="0">
    <w:p w14:paraId="30FC9248" w14:textId="77777777" w:rsidR="005C5D63" w:rsidRDefault="005C5D6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D568" w14:textId="0A064135" w:rsidR="00E24C64" w:rsidRDefault="00E24C64">
    <w:pPr>
      <w:pStyle w:val="Encabezado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D0055D0" wp14:editId="31794CA3">
              <wp:simplePos x="0" y="0"/>
              <wp:positionH relativeFrom="column">
                <wp:posOffset>3962400</wp:posOffset>
              </wp:positionH>
              <wp:positionV relativeFrom="paragraph">
                <wp:posOffset>-70485</wp:posOffset>
              </wp:positionV>
              <wp:extent cx="2320290" cy="701040"/>
              <wp:effectExtent l="0" t="0" r="22860" b="22860"/>
              <wp:wrapNone/>
              <wp:docPr id="13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20290" cy="701040"/>
                        <a:chOff x="12866" y="523"/>
                        <a:chExt cx="2544" cy="1104"/>
                      </a:xfrm>
                    </wpg:grpSpPr>
                    <wps:wsp>
                      <wps:cNvPr id="14" name="Rectangle 22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23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2857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/>
                              <w:sdtContent>
                                <w:p w14:paraId="5C213B85" w14:textId="3641E61A" w:rsidR="00E24C64" w:rsidRPr="00535962" w:rsidRDefault="00C60573" w:rsidP="00C60573">
                                  <w:r w:rsidRPr="00C60573">
                                    <w:t>ARS SENASA-CCC-PEIN-2026-00</w:t>
                                  </w:r>
                                  <w:r w:rsidR="00413DF2">
                                    <w:t>14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ln w="3810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67B7C" w14:textId="77777777" w:rsidR="00E24C64" w:rsidRPr="00535962" w:rsidRDefault="00E24C64" w:rsidP="00E24C64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055D0" id="Group 21" o:spid="_x0000_s1033" style="position:absolute;margin-left:312pt;margin-top:-5.55pt;width:182.7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">
              <v:rect id="Rectangle 22" o:spid="_x0000_s1034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<v:group id="Group 23" o:spid="_x0000_s1035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6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alias w:val="No. del Expediente de Compras "/>
                          <w:tag w:val="No. del Expediente de Compras "/>
                          <w:id w:val="5755464"/>
                        </w:sdtPr>
                        <w:sdtEndPr/>
                        <w:sdtContent>
                          <w:p w14:paraId="5C213B85" w14:textId="3641E61A" w:rsidR="00E24C64" w:rsidRPr="00535962" w:rsidRDefault="00C60573" w:rsidP="00C60573">
                            <w:r w:rsidRPr="00C60573">
                              <w:t>ARS SENASA-CCC-PEIN-2026-00</w:t>
                            </w:r>
                            <w:r w:rsidR="00413DF2">
                              <w:t>14</w:t>
                            </w:r>
                          </w:p>
                        </w:sdtContent>
                      </w:sdt>
                    </w:txbxContent>
                  </v:textbox>
                </v:shape>
                <v:shape id="Text Box 25" o:spid="_x0000_s1037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" fillcolor="black" strokecolor="white" strokeweight="3pt">
                  <v:textbox>
                    <w:txbxContent>
                      <w:p w14:paraId="3B767B7C" w14:textId="77777777" w:rsidR="00E24C64" w:rsidRPr="00535962" w:rsidRDefault="00E24C64" w:rsidP="00E24C64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1758B"/>
    <w:rsid w:val="00020EA3"/>
    <w:rsid w:val="0003152D"/>
    <w:rsid w:val="00034DD9"/>
    <w:rsid w:val="00045479"/>
    <w:rsid w:val="00055B7A"/>
    <w:rsid w:val="0005792C"/>
    <w:rsid w:val="000B0DCD"/>
    <w:rsid w:val="000E02D9"/>
    <w:rsid w:val="000F51E4"/>
    <w:rsid w:val="001007E7"/>
    <w:rsid w:val="001020C0"/>
    <w:rsid w:val="00126105"/>
    <w:rsid w:val="001466B0"/>
    <w:rsid w:val="00157600"/>
    <w:rsid w:val="00170EC5"/>
    <w:rsid w:val="00175F07"/>
    <w:rsid w:val="00181E8D"/>
    <w:rsid w:val="00194FF2"/>
    <w:rsid w:val="001A3F92"/>
    <w:rsid w:val="001B1BCA"/>
    <w:rsid w:val="001B3B41"/>
    <w:rsid w:val="001D1201"/>
    <w:rsid w:val="001D3F01"/>
    <w:rsid w:val="001E4085"/>
    <w:rsid w:val="001F7093"/>
    <w:rsid w:val="001F73A7"/>
    <w:rsid w:val="002009A7"/>
    <w:rsid w:val="00253DBA"/>
    <w:rsid w:val="0026335F"/>
    <w:rsid w:val="00285B8F"/>
    <w:rsid w:val="00290C8D"/>
    <w:rsid w:val="00295BD4"/>
    <w:rsid w:val="002C0309"/>
    <w:rsid w:val="002C0999"/>
    <w:rsid w:val="002D451D"/>
    <w:rsid w:val="002E1412"/>
    <w:rsid w:val="002F48CC"/>
    <w:rsid w:val="002F51F4"/>
    <w:rsid w:val="00314023"/>
    <w:rsid w:val="00341484"/>
    <w:rsid w:val="00383FF7"/>
    <w:rsid w:val="00392351"/>
    <w:rsid w:val="003A5683"/>
    <w:rsid w:val="003A6141"/>
    <w:rsid w:val="003C3B48"/>
    <w:rsid w:val="003D326A"/>
    <w:rsid w:val="00400713"/>
    <w:rsid w:val="00404131"/>
    <w:rsid w:val="00413DF2"/>
    <w:rsid w:val="00414117"/>
    <w:rsid w:val="00414C82"/>
    <w:rsid w:val="004176A0"/>
    <w:rsid w:val="0042490F"/>
    <w:rsid w:val="0042738C"/>
    <w:rsid w:val="0043125C"/>
    <w:rsid w:val="004379A6"/>
    <w:rsid w:val="0044234A"/>
    <w:rsid w:val="00452E55"/>
    <w:rsid w:val="00453650"/>
    <w:rsid w:val="00456C17"/>
    <w:rsid w:val="00466B9C"/>
    <w:rsid w:val="00482BFE"/>
    <w:rsid w:val="004A45EC"/>
    <w:rsid w:val="004B30DA"/>
    <w:rsid w:val="004D45A8"/>
    <w:rsid w:val="00517CCD"/>
    <w:rsid w:val="00535962"/>
    <w:rsid w:val="00563757"/>
    <w:rsid w:val="00567BC0"/>
    <w:rsid w:val="00577C34"/>
    <w:rsid w:val="00587E10"/>
    <w:rsid w:val="00597584"/>
    <w:rsid w:val="005B584D"/>
    <w:rsid w:val="005C5D63"/>
    <w:rsid w:val="00611A07"/>
    <w:rsid w:val="00614AA3"/>
    <w:rsid w:val="0062592A"/>
    <w:rsid w:val="006506D0"/>
    <w:rsid w:val="00651E48"/>
    <w:rsid w:val="00666D56"/>
    <w:rsid w:val="006709BC"/>
    <w:rsid w:val="006A4A71"/>
    <w:rsid w:val="006C5C39"/>
    <w:rsid w:val="006F453A"/>
    <w:rsid w:val="006F567F"/>
    <w:rsid w:val="00701189"/>
    <w:rsid w:val="00724E66"/>
    <w:rsid w:val="00725091"/>
    <w:rsid w:val="0075640F"/>
    <w:rsid w:val="0077611C"/>
    <w:rsid w:val="00780880"/>
    <w:rsid w:val="007953C7"/>
    <w:rsid w:val="007B0E1F"/>
    <w:rsid w:val="007B6F6F"/>
    <w:rsid w:val="00820C9F"/>
    <w:rsid w:val="0082707E"/>
    <w:rsid w:val="008315B0"/>
    <w:rsid w:val="00833CC4"/>
    <w:rsid w:val="0084098C"/>
    <w:rsid w:val="008A7A6A"/>
    <w:rsid w:val="008B305C"/>
    <w:rsid w:val="008B3AE5"/>
    <w:rsid w:val="008C388B"/>
    <w:rsid w:val="008C6769"/>
    <w:rsid w:val="00966EEE"/>
    <w:rsid w:val="00977C54"/>
    <w:rsid w:val="009A6873"/>
    <w:rsid w:val="009D1BD6"/>
    <w:rsid w:val="00A16099"/>
    <w:rsid w:val="00A343FD"/>
    <w:rsid w:val="00A406A1"/>
    <w:rsid w:val="00A640BD"/>
    <w:rsid w:val="00A641A7"/>
    <w:rsid w:val="00A72F42"/>
    <w:rsid w:val="00A75881"/>
    <w:rsid w:val="00AD0629"/>
    <w:rsid w:val="00AD07CB"/>
    <w:rsid w:val="00AD380B"/>
    <w:rsid w:val="00AD7919"/>
    <w:rsid w:val="00AD7F1A"/>
    <w:rsid w:val="00AF2E6B"/>
    <w:rsid w:val="00B35E8D"/>
    <w:rsid w:val="00B62EEF"/>
    <w:rsid w:val="00B97B51"/>
    <w:rsid w:val="00BA0007"/>
    <w:rsid w:val="00BB1D79"/>
    <w:rsid w:val="00BC1D0C"/>
    <w:rsid w:val="00BC61BD"/>
    <w:rsid w:val="00BD1586"/>
    <w:rsid w:val="00C078CB"/>
    <w:rsid w:val="00C160C1"/>
    <w:rsid w:val="00C22DBE"/>
    <w:rsid w:val="00C5078F"/>
    <w:rsid w:val="00C52EE0"/>
    <w:rsid w:val="00C56984"/>
    <w:rsid w:val="00C60573"/>
    <w:rsid w:val="00C66D08"/>
    <w:rsid w:val="00C7470C"/>
    <w:rsid w:val="00C77422"/>
    <w:rsid w:val="00CA0E82"/>
    <w:rsid w:val="00CA164C"/>
    <w:rsid w:val="00CA4661"/>
    <w:rsid w:val="00CB7BB9"/>
    <w:rsid w:val="00CE67A3"/>
    <w:rsid w:val="00D1201E"/>
    <w:rsid w:val="00D24FA7"/>
    <w:rsid w:val="00D45A3E"/>
    <w:rsid w:val="00D64696"/>
    <w:rsid w:val="00D7710E"/>
    <w:rsid w:val="00D85ACE"/>
    <w:rsid w:val="00D90D49"/>
    <w:rsid w:val="00D9600B"/>
    <w:rsid w:val="00DC5D96"/>
    <w:rsid w:val="00DD4F3E"/>
    <w:rsid w:val="00DE1396"/>
    <w:rsid w:val="00DE3ED7"/>
    <w:rsid w:val="00E1280C"/>
    <w:rsid w:val="00E13E55"/>
    <w:rsid w:val="00E21353"/>
    <w:rsid w:val="00E23C97"/>
    <w:rsid w:val="00E24C64"/>
    <w:rsid w:val="00E3277A"/>
    <w:rsid w:val="00E82502"/>
    <w:rsid w:val="00EA6B34"/>
    <w:rsid w:val="00EA7406"/>
    <w:rsid w:val="00EB214D"/>
    <w:rsid w:val="00EE1E7B"/>
    <w:rsid w:val="00EF5346"/>
    <w:rsid w:val="00F21718"/>
    <w:rsid w:val="00F225BF"/>
    <w:rsid w:val="00F42F79"/>
    <w:rsid w:val="00F53753"/>
    <w:rsid w:val="00F7167E"/>
    <w:rsid w:val="00F7443C"/>
    <w:rsid w:val="00F84D68"/>
    <w:rsid w:val="00F9504D"/>
    <w:rsid w:val="00FA01DC"/>
    <w:rsid w:val="00FC2870"/>
    <w:rsid w:val="00FE2A94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70F63"/>
  <w15:docId w15:val="{80713CC0-A854-4AE1-9CFA-22623B62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5B584D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A8C9-2E95-4203-A162-D6225285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55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Anavelli Peralta Segura</cp:lastModifiedBy>
  <cp:revision>44</cp:revision>
  <cp:lastPrinted>2011-03-04T18:48:00Z</cp:lastPrinted>
  <dcterms:created xsi:type="dcterms:W3CDTF">2015-02-09T12:13:00Z</dcterms:created>
  <dcterms:modified xsi:type="dcterms:W3CDTF">2026-09-08T19:10:00Z</dcterms:modified>
</cp:coreProperties>
</file>